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EC12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BOTILLER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C283378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2D4B86FF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86AD8B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ABC7D38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0C1CB160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43CD7628" w14:textId="77777777" w:rsidR="00A1656F" w:rsidRPr="00065994" w:rsidRDefault="00A1656F" w:rsidP="00A1656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C3AC4E8" w14:textId="77777777" w:rsidR="00A1656F" w:rsidRDefault="00A1656F" w:rsidP="00A1656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5A0D318" w14:textId="77777777" w:rsidR="00A1656F" w:rsidRDefault="00A1656F" w:rsidP="00A1656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</w:p>
    <w:p w14:paraId="75CF1F40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EECACB" w14:textId="77777777" w:rsidR="00A1656F" w:rsidRDefault="00A1656F" w:rsidP="00A1656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June 2024</w:t>
      </w:r>
    </w:p>
    <w:p w14:paraId="48162B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5885F" w14:textId="77777777" w:rsidR="00A1656F" w:rsidRDefault="00A1656F" w:rsidP="009139A6">
      <w:r>
        <w:separator/>
      </w:r>
    </w:p>
  </w:endnote>
  <w:endnote w:type="continuationSeparator" w:id="0">
    <w:p w14:paraId="4A9B9D1B" w14:textId="77777777" w:rsidR="00A1656F" w:rsidRDefault="00A16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786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8DC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744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D9E4F" w14:textId="77777777" w:rsidR="00A1656F" w:rsidRDefault="00A1656F" w:rsidP="009139A6">
      <w:r>
        <w:separator/>
      </w:r>
    </w:p>
  </w:footnote>
  <w:footnote w:type="continuationSeparator" w:id="0">
    <w:p w14:paraId="2ADD8921" w14:textId="77777777" w:rsidR="00A1656F" w:rsidRDefault="00A16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0CB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FE1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369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6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656F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99248"/>
  <w15:chartTrackingRefBased/>
  <w15:docId w15:val="{D9906F6A-BAC1-4402-827D-CD4ECE1F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2024-09-04T20:40:00Z</dcterms:created>
  <dcterms:modified xsi:type="dcterms:W3CDTF">2024-09-04T20:41:00Z</dcterms:modified>
</cp:coreProperties>
</file>